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16384D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16384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1638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1638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1638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1638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1638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16384D">
        <w:rPr>
          <w:b w:val="0"/>
        </w:rPr>
        <w:t xml:space="preserve"> 3/2307-21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16384D" w:rsidP="00232C8F">
            <w:r>
              <w:t>Заместитель директора по УВР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16384D" w:rsidP="00232C8F">
            <w:r>
              <w:t>21587 03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16384D" w:rsidRPr="0016384D">
        <w:rPr>
          <w:rStyle w:val="aa"/>
        </w:rPr>
        <w:t xml:space="preserve"> Административно-управленческий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16384D" w:rsidRPr="0016384D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16384D" w:rsidRPr="0016384D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16384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16384D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16384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16384D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16384D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16384D" w:rsidP="00BA30DE">
            <w:pPr>
              <w:jc w:val="center"/>
            </w:pPr>
            <w:r>
              <w:t>150-310-469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1638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6384D" w:rsidRDefault="001638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384D" w:rsidRPr="00D15B1E" w:rsidRDefault="0016384D" w:rsidP="00AD14A4">
            <w:pPr>
              <w:rPr>
                <w:rStyle w:val="a7"/>
              </w:rPr>
            </w:pPr>
          </w:p>
        </w:tc>
      </w:tr>
      <w:tr w:rsidR="001638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6384D" w:rsidRDefault="001638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384D" w:rsidRPr="00D15B1E" w:rsidRDefault="0016384D" w:rsidP="00AD14A4">
            <w:pPr>
              <w:rPr>
                <w:rStyle w:val="a7"/>
              </w:rPr>
            </w:pPr>
          </w:p>
        </w:tc>
      </w:tr>
      <w:tr w:rsidR="001638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6384D" w:rsidRDefault="001638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384D" w:rsidRPr="00D15B1E" w:rsidRDefault="0016384D" w:rsidP="00AD14A4">
            <w:pPr>
              <w:rPr>
                <w:rStyle w:val="a7"/>
              </w:rPr>
            </w:pPr>
          </w:p>
        </w:tc>
      </w:tr>
      <w:tr w:rsidR="001638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6384D" w:rsidRDefault="001638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384D" w:rsidRPr="00D15B1E" w:rsidRDefault="0016384D" w:rsidP="00AD14A4">
            <w:pPr>
              <w:rPr>
                <w:rStyle w:val="a7"/>
              </w:rPr>
            </w:pPr>
          </w:p>
        </w:tc>
      </w:tr>
      <w:tr w:rsidR="001638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6384D" w:rsidRDefault="001638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384D" w:rsidRPr="00D15B1E" w:rsidRDefault="0016384D" w:rsidP="00AD14A4">
            <w:pPr>
              <w:rPr>
                <w:rStyle w:val="a7"/>
              </w:rPr>
            </w:pPr>
          </w:p>
        </w:tc>
      </w:tr>
      <w:tr w:rsidR="001638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6384D" w:rsidRDefault="001638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384D" w:rsidRPr="00D15B1E" w:rsidRDefault="0016384D" w:rsidP="00AD14A4">
            <w:pPr>
              <w:rPr>
                <w:rStyle w:val="a7"/>
              </w:rPr>
            </w:pPr>
          </w:p>
        </w:tc>
      </w:tr>
      <w:tr w:rsidR="001638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6384D" w:rsidRDefault="001638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384D" w:rsidRPr="00D15B1E" w:rsidRDefault="0016384D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16384D" w:rsidRPr="0016384D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16384D" w:rsidRPr="0016384D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Pr="00D15B1E" w:rsidRDefault="00E36C01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804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F804F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804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638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638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638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638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638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6384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6384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F804F8" w:rsidRPr="00F804F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F804F8" w:rsidRPr="00F804F8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6384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6384D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16384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6384D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16384D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16384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F804F8" w:rsidP="003C5C39">
            <w:pPr>
              <w:pStyle w:val="a8"/>
            </w:pPr>
            <w:r>
              <w:t>18.02.2022</w:t>
            </w:r>
          </w:p>
        </w:tc>
      </w:tr>
      <w:tr w:rsidR="00EF07A3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3C5C39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</w:pPr>
            <w:r w:rsidRPr="00AF6C20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  <w:r w:rsidRPr="00AF6C20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F804F8" w:rsidP="00EF07A3">
            <w:pPr>
              <w:pStyle w:val="a8"/>
            </w:pPr>
            <w:r>
              <w:t>18.02.2022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16384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6384D" w:rsidRPr="0016384D" w:rsidRDefault="0016384D" w:rsidP="00EF07A3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6384D" w:rsidRPr="0016384D" w:rsidRDefault="0016384D" w:rsidP="00EF07A3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6384D" w:rsidRPr="0016384D" w:rsidRDefault="0016384D" w:rsidP="00EF07A3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6384D" w:rsidRPr="0016384D" w:rsidRDefault="0016384D" w:rsidP="00EF07A3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6384D" w:rsidRPr="0016384D" w:rsidRDefault="0016384D" w:rsidP="00EF07A3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6384D" w:rsidRPr="0016384D" w:rsidRDefault="0016384D" w:rsidP="00EF07A3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84D" w:rsidRPr="0016384D" w:rsidRDefault="0016384D" w:rsidP="004E51DC">
            <w:pPr>
              <w:pStyle w:val="a8"/>
            </w:pPr>
          </w:p>
        </w:tc>
      </w:tr>
      <w:tr w:rsidR="0016384D" w:rsidRPr="0016384D" w:rsidTr="001638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6384D" w:rsidRPr="0016384D" w:rsidRDefault="0016384D" w:rsidP="00EF07A3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6384D" w:rsidRPr="0016384D" w:rsidRDefault="0016384D" w:rsidP="004E51DC">
            <w:pPr>
              <w:pStyle w:val="a8"/>
              <w:rPr>
                <w:vertAlign w:val="superscript"/>
              </w:rPr>
            </w:pPr>
            <w:r w:rsidRPr="0016384D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16384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F804F8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F804F8" w:rsidRPr="00F804F8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1587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3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3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9AA37A085D224CF88A5977C1744474D0"/>
    <w:docVar w:name="rm_id" w:val="6698"/>
    <w:docVar w:name="rm_name" w:val="                                          "/>
    <w:docVar w:name="rm_number" w:val=" 3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6384D"/>
    <w:rsid w:val="001C43E5"/>
    <w:rsid w:val="001F4D8D"/>
    <w:rsid w:val="00232C8F"/>
    <w:rsid w:val="00234932"/>
    <w:rsid w:val="00244615"/>
    <w:rsid w:val="002A0605"/>
    <w:rsid w:val="002C4AF8"/>
    <w:rsid w:val="002E55C6"/>
    <w:rsid w:val="00305B2F"/>
    <w:rsid w:val="00367816"/>
    <w:rsid w:val="003876C3"/>
    <w:rsid w:val="00392428"/>
    <w:rsid w:val="003A6B78"/>
    <w:rsid w:val="003B0826"/>
    <w:rsid w:val="003C24DB"/>
    <w:rsid w:val="003C5C39"/>
    <w:rsid w:val="0040104A"/>
    <w:rsid w:val="00402CAC"/>
    <w:rsid w:val="00444410"/>
    <w:rsid w:val="004747DC"/>
    <w:rsid w:val="00481C22"/>
    <w:rsid w:val="004A47AD"/>
    <w:rsid w:val="004C4DB2"/>
    <w:rsid w:val="004E51DC"/>
    <w:rsid w:val="004E5FB2"/>
    <w:rsid w:val="004E705C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11F30"/>
    <w:rsid w:val="00835248"/>
    <w:rsid w:val="00883461"/>
    <w:rsid w:val="008E68DE"/>
    <w:rsid w:val="008E70C1"/>
    <w:rsid w:val="0090588D"/>
    <w:rsid w:val="0092778A"/>
    <w:rsid w:val="00967790"/>
    <w:rsid w:val="009741E7"/>
    <w:rsid w:val="0098630F"/>
    <w:rsid w:val="009B024D"/>
    <w:rsid w:val="009D30DB"/>
    <w:rsid w:val="009F33E9"/>
    <w:rsid w:val="00A100AB"/>
    <w:rsid w:val="00A12349"/>
    <w:rsid w:val="00A204F5"/>
    <w:rsid w:val="00A301C8"/>
    <w:rsid w:val="00A5612B"/>
    <w:rsid w:val="00A7346C"/>
    <w:rsid w:val="00A87B75"/>
    <w:rsid w:val="00A91908"/>
    <w:rsid w:val="00AA4551"/>
    <w:rsid w:val="00AA46ED"/>
    <w:rsid w:val="00AA4DCC"/>
    <w:rsid w:val="00AD14A4"/>
    <w:rsid w:val="00AD7C32"/>
    <w:rsid w:val="00AF6C20"/>
    <w:rsid w:val="00AF796F"/>
    <w:rsid w:val="00B04F25"/>
    <w:rsid w:val="00BA30DE"/>
    <w:rsid w:val="00BA5029"/>
    <w:rsid w:val="00BC2F3C"/>
    <w:rsid w:val="00C02721"/>
    <w:rsid w:val="00C03F4A"/>
    <w:rsid w:val="00C27A37"/>
    <w:rsid w:val="00C51624"/>
    <w:rsid w:val="00CB0141"/>
    <w:rsid w:val="00CE3307"/>
    <w:rsid w:val="00D15B1E"/>
    <w:rsid w:val="00D76DF8"/>
    <w:rsid w:val="00DB1272"/>
    <w:rsid w:val="00DB5302"/>
    <w:rsid w:val="00DD6B1F"/>
    <w:rsid w:val="00E124F4"/>
    <w:rsid w:val="00E36337"/>
    <w:rsid w:val="00E36C01"/>
    <w:rsid w:val="00E43EDA"/>
    <w:rsid w:val="00EB72AD"/>
    <w:rsid w:val="00EC37A1"/>
    <w:rsid w:val="00EF07A3"/>
    <w:rsid w:val="00EF3DC4"/>
    <w:rsid w:val="00F023CD"/>
    <w:rsid w:val="00F04074"/>
    <w:rsid w:val="00F31AF6"/>
    <w:rsid w:val="00F76072"/>
    <w:rsid w:val="00F804F8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2022-02-17T01:43:00Z</dcterms:created>
  <dcterms:modified xsi:type="dcterms:W3CDTF">2022-02-18T08:22:00Z</dcterms:modified>
</cp:coreProperties>
</file>